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8130E4">
        <w:t>Davida Dwyer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164E7C" w:rsidRDefault="00716707" w:rsidP="00164E7C">
      <w:pPr>
        <w:tabs>
          <w:tab w:val="left" w:pos="1170"/>
        </w:tabs>
        <w:ind w:left="1170" w:hanging="1170"/>
      </w:pPr>
      <w:r>
        <w:t>RE:</w:t>
      </w:r>
      <w:r>
        <w:tab/>
      </w:r>
      <w:r w:rsidR="00164E7C">
        <w:t>January 12</w:t>
      </w:r>
      <w:r w:rsidR="00164E7C">
        <w:t>, 201</w:t>
      </w:r>
      <w:r w:rsidR="00164E7C">
        <w:t>7</w:t>
      </w:r>
      <w:r w:rsidR="00164E7C">
        <w:t xml:space="preserve"> Open Meeting, Agenda Item No. </w:t>
      </w:r>
      <w:r w:rsidR="00164E7C">
        <w:t>1</w:t>
      </w:r>
    </w:p>
    <w:p w:rsidR="008130E4" w:rsidRDefault="00164E7C" w:rsidP="008130E4">
      <w:pPr>
        <w:tabs>
          <w:tab w:val="left" w:pos="1170"/>
        </w:tabs>
        <w:ind w:left="1170" w:hanging="1170"/>
      </w:pPr>
      <w:r>
        <w:rPr>
          <w:i/>
        </w:rPr>
        <w:tab/>
      </w:r>
      <w:r w:rsidR="008130E4" w:rsidRPr="008130E4">
        <w:rPr>
          <w:i/>
        </w:rPr>
        <w:t xml:space="preserve">Application of Charles Branch d/b/a Doucette Water System and Lakeside Water Supply and Thomas and </w:t>
      </w:r>
      <w:proofErr w:type="spellStart"/>
      <w:r w:rsidR="008130E4" w:rsidRPr="008130E4">
        <w:rPr>
          <w:i/>
        </w:rPr>
        <w:t>Danasa</w:t>
      </w:r>
      <w:proofErr w:type="spellEnd"/>
      <w:r w:rsidR="008130E4" w:rsidRPr="008130E4">
        <w:rPr>
          <w:i/>
        </w:rPr>
        <w:t xml:space="preserve"> Rawls for Sale, Transfer, or Merger of Facilities and Certificate Rights in Tyler County</w:t>
      </w:r>
      <w:r w:rsidR="000919C4" w:rsidRPr="008130E4">
        <w:t>, Docket No. </w:t>
      </w:r>
      <w:r w:rsidR="008130E4" w:rsidRPr="008130E4">
        <w:t>45627</w:t>
      </w:r>
      <w:r w:rsidR="000919C4" w:rsidRPr="008130E4">
        <w:t>, SOAH Docket No. 473-1</w:t>
      </w:r>
      <w:r w:rsidR="008130E4" w:rsidRPr="008130E4">
        <w:t>7</w:t>
      </w:r>
      <w:r w:rsidR="000919C4" w:rsidRPr="008130E4">
        <w:t>-</w:t>
      </w:r>
      <w:r w:rsidR="008130E4" w:rsidRPr="008130E4">
        <w:t>1318.WS</w:t>
      </w:r>
      <w:r w:rsidR="000919C4" w:rsidRPr="008130E4">
        <w:t>, Draft Preliminary Order</w:t>
      </w:r>
    </w:p>
    <w:p w:rsidR="00716707" w:rsidRDefault="00716707" w:rsidP="00716707">
      <w:pPr>
        <w:tabs>
          <w:tab w:val="left" w:pos="1170"/>
        </w:tabs>
      </w:pPr>
    </w:p>
    <w:p w:rsidR="00716707" w:rsidRDefault="008130E4" w:rsidP="00716707">
      <w:pPr>
        <w:tabs>
          <w:tab w:val="left" w:pos="1170"/>
        </w:tabs>
      </w:pPr>
      <w:r>
        <w:t>DATE:</w:t>
      </w:r>
      <w:r>
        <w:tab/>
        <w:t>January 5, 2017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8130E4">
        <w:t>January 12, 2017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8130E4">
        <w:t xml:space="preserve">January 12, 2017 </w:t>
      </w:r>
      <w:r>
        <w:t>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bookmarkStart w:id="0" w:name="_GoBack"/>
      <w:bookmarkEnd w:id="0"/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lastRenderedPageBreak/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164E7C">
        <w:rPr>
          <w:noProof/>
          <w:sz w:val="20"/>
        </w:rPr>
        <w:t>q:\cadm\orders\prelim\45000\45627 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0E4" w:rsidRDefault="008130E4" w:rsidP="00F205E0">
      <w:r>
        <w:separator/>
      </w:r>
    </w:p>
  </w:endnote>
  <w:endnote w:type="continuationSeparator" w:id="0">
    <w:p w:rsidR="008130E4" w:rsidRDefault="008130E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4511920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0E4" w:rsidRDefault="008130E4" w:rsidP="00F205E0">
      <w:r>
        <w:separator/>
      </w:r>
    </w:p>
  </w:footnote>
  <w:footnote w:type="continuationSeparator" w:id="0">
    <w:p w:rsidR="008130E4" w:rsidRDefault="008130E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0E4"/>
    <w:rsid w:val="00054249"/>
    <w:rsid w:val="00081D53"/>
    <w:rsid w:val="000919C4"/>
    <w:rsid w:val="000A4384"/>
    <w:rsid w:val="001126D9"/>
    <w:rsid w:val="00164E7C"/>
    <w:rsid w:val="001C60C2"/>
    <w:rsid w:val="00266D3A"/>
    <w:rsid w:val="00333DA2"/>
    <w:rsid w:val="003B52A7"/>
    <w:rsid w:val="003C1C7E"/>
    <w:rsid w:val="003F6056"/>
    <w:rsid w:val="00467443"/>
    <w:rsid w:val="004F132B"/>
    <w:rsid w:val="0055458B"/>
    <w:rsid w:val="0057420A"/>
    <w:rsid w:val="006856A5"/>
    <w:rsid w:val="00716707"/>
    <w:rsid w:val="00783E18"/>
    <w:rsid w:val="00787F8C"/>
    <w:rsid w:val="008130E4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C26D9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F9BB3693-B3C7-4992-AC99-9B99AC6C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PUCT Staff; Dwyer, Davida</dc:creator>
  <cp:lastModifiedBy>Dwyer, Davida</cp:lastModifiedBy>
  <cp:revision>4</cp:revision>
  <cp:lastPrinted>2010-07-16T14:48:00Z</cp:lastPrinted>
  <dcterms:created xsi:type="dcterms:W3CDTF">2017-01-05T16:52:00Z</dcterms:created>
  <dcterms:modified xsi:type="dcterms:W3CDTF">2017-01-05T17:00:00Z</dcterms:modified>
</cp:coreProperties>
</file>